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0B8EF184" w14:textId="77777777" w:rsidTr="00B43C31">
        <w:tc>
          <w:tcPr>
            <w:tcW w:w="5000" w:type="pct"/>
            <w:shd w:val="clear" w:color="auto" w:fill="auto"/>
          </w:tcPr>
          <w:p w14:paraId="01894E56" w14:textId="77777777" w:rsidR="005F2928" w:rsidRDefault="006A04EA" w:rsidP="0041298F">
            <w:pPr>
              <w:pStyle w:val="Picture"/>
            </w:pPr>
            <w:bookmarkStart w:id="0" w:name="_GoBack"/>
            <w:bookmarkEnd w:id="0"/>
            <w:r>
              <w:pict w14:anchorId="139E8C33">
                <v:shape id="_x0000_i1027" type="#_x0000_t75" style="width:6in;height:33.3pt">
                  <v:imagedata r:id="rId7" o:title="" croptop="7373f" cropbottom="21299f"/>
                </v:shape>
              </w:pict>
            </w:r>
          </w:p>
        </w:tc>
      </w:tr>
    </w:tbl>
    <w:p w14:paraId="05D4183E" w14:textId="77777777" w:rsidR="002C5E76" w:rsidRPr="0041298F" w:rsidRDefault="006A04EA" w:rsidP="002C5E76">
      <w:pPr>
        <w:pStyle w:val="FFSHeading"/>
      </w:pPr>
      <w:r>
        <w:pict w14:anchorId="44754D7B">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B719F9">
        <w:t>4.3.1 Regulating Food Products</w:t>
      </w:r>
    </w:p>
    <w:p w14:paraId="34B2C5D9" w14:textId="77777777" w:rsidR="002C5E76" w:rsidRDefault="002C5E76" w:rsidP="002C5E76"/>
    <w:p w14:paraId="495CE452" w14:textId="77777777" w:rsidR="002C5E76" w:rsidRDefault="002C5E76" w:rsidP="002C5E76">
      <w:pPr>
        <w:pStyle w:val="ActivitySection"/>
      </w:pPr>
      <w:r>
        <w:t>Purpose</w:t>
      </w:r>
    </w:p>
    <w:p w14:paraId="0BAFEEC1" w14:textId="72714DC0" w:rsidR="00B719F9" w:rsidRDefault="00B719F9" w:rsidP="00B719F9">
      <w:pPr>
        <w:pStyle w:val="ActivityBody"/>
      </w:pPr>
      <w:r>
        <w:t>As more consumers began working outside of the home and had less time to prepare meals, food transitioned from home preparation to commercial production. When that happened problems began to occur with the food supply. Adulteration</w:t>
      </w:r>
      <w:r w:rsidR="00A73CEF">
        <w:t>, which is lowering the quality and safety of a product by adding inferior ingredients,</w:t>
      </w:r>
      <w:r>
        <w:t xml:space="preserve"> was one of the main concerns during this time as food became more processed. Greed and a lack of personal accountability influenced food processors to place additives into processed food that lowered the quality and risked food safety.</w:t>
      </w:r>
    </w:p>
    <w:p w14:paraId="77670C85" w14:textId="77777777" w:rsidR="00B719F9" w:rsidRPr="001B4F83" w:rsidRDefault="00B719F9" w:rsidP="00B719F9"/>
    <w:p w14:paraId="4758432D" w14:textId="77777777" w:rsidR="00B719F9" w:rsidRDefault="00B719F9" w:rsidP="00B719F9">
      <w:pPr>
        <w:pStyle w:val="ActivityBody"/>
      </w:pPr>
      <w:r>
        <w:t>Developing government agencies to oversee food production and agricultural research became a necessity. These agencies govern the processes involved in getting food from the farm to the table. Agency employees monitor the quality and safety of food products. In the beginning, two key regulatory agencies regulated the food supply. Today, several agencies oversee particular details and specific food products. A person can get confused because there are so many agencies involved.</w:t>
      </w:r>
    </w:p>
    <w:p w14:paraId="2015EEBD" w14:textId="77777777" w:rsidR="00B719F9" w:rsidRPr="00A9619D" w:rsidRDefault="00B719F9" w:rsidP="00B719F9"/>
    <w:p w14:paraId="047496E4" w14:textId="77777777" w:rsidR="002C5E76" w:rsidRDefault="00B719F9" w:rsidP="00B719F9">
      <w:pPr>
        <w:pStyle w:val="ActivityBody"/>
      </w:pPr>
      <w:r>
        <w:t>The two original regulatory agencies are still responsible for the food supply. However, because there have been many changes to the expectations and focus of the food supply, additional agencies have become necessary. There are federal and state agencies responsible for our food and in response to new research and findings there have been additional recommendations to safe food handling as well. What agencies regulate which laws?</w:t>
      </w:r>
    </w:p>
    <w:p w14:paraId="07CD4E39" w14:textId="77777777" w:rsidR="003B0686" w:rsidRPr="00210996" w:rsidRDefault="003B0686" w:rsidP="002C5E76"/>
    <w:p w14:paraId="6A3E8652"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40F8DF7D" w14:textId="77777777" w:rsidTr="002C5E76">
        <w:tc>
          <w:tcPr>
            <w:tcW w:w="5499" w:type="dxa"/>
          </w:tcPr>
          <w:p w14:paraId="7BB3D8AB" w14:textId="77777777" w:rsidR="002C5E76" w:rsidRDefault="002C5E76" w:rsidP="00BE7183">
            <w:pPr>
              <w:pStyle w:val="ActivityBodyBold"/>
            </w:pPr>
            <w:r>
              <w:t xml:space="preserve">Per </w:t>
            </w:r>
            <w:r w:rsidR="00B719F9">
              <w:t>student</w:t>
            </w:r>
            <w:r>
              <w:t>:</w:t>
            </w:r>
          </w:p>
          <w:p w14:paraId="3D8C1301" w14:textId="77777777" w:rsidR="00B719F9" w:rsidRDefault="00B719F9" w:rsidP="00B719F9">
            <w:pPr>
              <w:pStyle w:val="Activitybullet"/>
            </w:pPr>
            <w:r>
              <w:t>Pen</w:t>
            </w:r>
          </w:p>
          <w:p w14:paraId="41C1E302" w14:textId="77777777" w:rsidR="00B719F9" w:rsidRDefault="00B719F9" w:rsidP="00B719F9">
            <w:pPr>
              <w:pStyle w:val="Activitybullet"/>
            </w:pPr>
            <w:r>
              <w:t>Computer with Internet access</w:t>
            </w:r>
          </w:p>
          <w:p w14:paraId="462E8ECE" w14:textId="77777777" w:rsidR="002C5E76" w:rsidRDefault="00B719F9" w:rsidP="00B719F9">
            <w:pPr>
              <w:pStyle w:val="Activitybullet"/>
            </w:pPr>
            <w:r w:rsidRPr="00617FB3">
              <w:rPr>
                <w:rStyle w:val="Italic"/>
              </w:rPr>
              <w:t>Agriscience Notebook</w:t>
            </w:r>
          </w:p>
        </w:tc>
        <w:tc>
          <w:tcPr>
            <w:tcW w:w="5499" w:type="dxa"/>
          </w:tcPr>
          <w:p w14:paraId="03294ED4" w14:textId="77777777" w:rsidR="002C5E76" w:rsidRDefault="002C5E76" w:rsidP="00BE7183">
            <w:pPr>
              <w:pStyle w:val="ActivityBodyBold"/>
            </w:pPr>
            <w:r>
              <w:t xml:space="preserve">Per </w:t>
            </w:r>
            <w:r w:rsidR="00B719F9">
              <w:t>class</w:t>
            </w:r>
            <w:r>
              <w:t>:</w:t>
            </w:r>
          </w:p>
          <w:p w14:paraId="62C1D442" w14:textId="77777777" w:rsidR="002C5E76" w:rsidRPr="00B719F9" w:rsidRDefault="00B719F9" w:rsidP="00B719F9">
            <w:pPr>
              <w:pStyle w:val="Activitybullet"/>
            </w:pPr>
            <w:r w:rsidRPr="00B719F9">
              <w:rPr>
                <w:rStyle w:val="Italic"/>
                <w:i w:val="0"/>
                <w:iCs w:val="0"/>
              </w:rPr>
              <w:t>10 regulated food products</w:t>
            </w:r>
          </w:p>
        </w:tc>
      </w:tr>
    </w:tbl>
    <w:p w14:paraId="26A2A464" w14:textId="77777777" w:rsidR="002C5E76" w:rsidRDefault="002C5E76" w:rsidP="002C5E76"/>
    <w:p w14:paraId="48894BF9" w14:textId="77777777" w:rsidR="002C5E76" w:rsidRDefault="002C5E76" w:rsidP="002C5E76">
      <w:pPr>
        <w:pStyle w:val="ActivitySection"/>
      </w:pPr>
      <w:r>
        <w:t>Procedure</w:t>
      </w:r>
    </w:p>
    <w:p w14:paraId="56345969" w14:textId="77777777" w:rsidR="00B719F9" w:rsidRDefault="00B719F9" w:rsidP="00B719F9">
      <w:pPr>
        <w:pStyle w:val="ActivityBody"/>
      </w:pPr>
      <w:r>
        <w:t>In this activity, you will research the agencies and laws that govern food and the food industry. It is important for food scientists to understand and abide by regulations as they develop and test food products.</w:t>
      </w:r>
    </w:p>
    <w:p w14:paraId="3156F5B3" w14:textId="77777777" w:rsidR="00BB37BC" w:rsidRPr="00BB37BC" w:rsidRDefault="00BB37BC" w:rsidP="00A73CEF"/>
    <w:p w14:paraId="701CA4B9" w14:textId="77777777" w:rsidR="00B719F9" w:rsidRDefault="00B719F9" w:rsidP="00B719F9">
      <w:pPr>
        <w:pStyle w:val="ActivityBodyBold"/>
      </w:pPr>
      <w:r>
        <w:t>Part One – Meeting the Agencies</w:t>
      </w:r>
    </w:p>
    <w:p w14:paraId="15E83F1A" w14:textId="153B4F52" w:rsidR="00B719F9" w:rsidRDefault="00B719F9" w:rsidP="00B719F9">
      <w:pPr>
        <w:pStyle w:val="ActivityBody"/>
      </w:pPr>
      <w:r>
        <w:t xml:space="preserve">Using your textbook (pp9-13) and a computer, work individually to research state and federal agencies responsible for the regulation of the food supply and </w:t>
      </w:r>
      <w:r w:rsidR="00BB37BC">
        <w:t>complete</w:t>
      </w:r>
      <w:r>
        <w:t xml:space="preserve"> Table 1.</w:t>
      </w:r>
    </w:p>
    <w:p w14:paraId="09C97F85" w14:textId="77777777" w:rsidR="00B719F9" w:rsidRDefault="00B719F9" w:rsidP="00B719F9">
      <w:pPr>
        <w:pStyle w:val="ActivityNumbers"/>
      </w:pPr>
      <w:r>
        <w:t xml:space="preserve">Research federal agencies and record </w:t>
      </w:r>
      <w:r w:rsidR="007263EB">
        <w:t xml:space="preserve">the </w:t>
      </w:r>
      <w:r>
        <w:t>information in Table 1</w:t>
      </w:r>
      <w:r w:rsidR="007263EB">
        <w:t xml:space="preserve"> of </w:t>
      </w:r>
      <w:r w:rsidR="007263EB" w:rsidRPr="007263EB">
        <w:rPr>
          <w:rStyle w:val="Italic"/>
        </w:rPr>
        <w:t>Activity 4.3.1 Student Worksheet</w:t>
      </w:r>
      <w:r>
        <w:t>.</w:t>
      </w:r>
    </w:p>
    <w:p w14:paraId="122DD834" w14:textId="1F5EB789" w:rsidR="00B719F9" w:rsidRDefault="00B719F9" w:rsidP="00B719F9">
      <w:pPr>
        <w:pStyle w:val="ActivityNumbers"/>
      </w:pPr>
      <w:r>
        <w:t xml:space="preserve">Research state agencies for the state you live in. Record </w:t>
      </w:r>
      <w:r w:rsidR="00BB37BC">
        <w:t xml:space="preserve">the </w:t>
      </w:r>
      <w:r>
        <w:t>information in Table 1.</w:t>
      </w:r>
    </w:p>
    <w:p w14:paraId="03CBEFED" w14:textId="77777777" w:rsidR="00B719F9" w:rsidRDefault="00B719F9" w:rsidP="00B719F9">
      <w:pPr>
        <w:pStyle w:val="ActivityNumbers"/>
      </w:pPr>
      <w:r>
        <w:t>You have 15 minutes to research the regulatory agencies.</w:t>
      </w:r>
    </w:p>
    <w:p w14:paraId="41C010F1" w14:textId="77777777" w:rsidR="00B719F9" w:rsidRDefault="00B719F9" w:rsidP="00B719F9"/>
    <w:p w14:paraId="0056D016" w14:textId="77777777" w:rsidR="00B719F9" w:rsidRPr="00747E59" w:rsidRDefault="00B719F9" w:rsidP="00B719F9">
      <w:pPr>
        <w:pStyle w:val="ActivityBodyBold"/>
      </w:pPr>
      <w:r>
        <w:t>Part Two – Regulatory Laws and Acts</w:t>
      </w:r>
    </w:p>
    <w:p w14:paraId="1D798A00" w14:textId="7EB945A8" w:rsidR="002C5E76" w:rsidRDefault="00B719F9" w:rsidP="00B719F9">
      <w:pPr>
        <w:pStyle w:val="ActivityBody"/>
      </w:pPr>
      <w:r>
        <w:t xml:space="preserve">Several acts (laws) exist affecting the regulation of food quality and safety. Use your textbook and computer with Internet access to </w:t>
      </w:r>
      <w:r w:rsidR="00BB37BC">
        <w:t>complete</w:t>
      </w:r>
      <w:r>
        <w:t xml:space="preserve"> Table 2</w:t>
      </w:r>
      <w:r w:rsidR="007263EB">
        <w:t xml:space="preserve"> of </w:t>
      </w:r>
      <w:r w:rsidR="007263EB" w:rsidRPr="007263EB">
        <w:rPr>
          <w:rStyle w:val="Italic"/>
        </w:rPr>
        <w:t>Activity 4.3.1 Student Worksheet</w:t>
      </w:r>
      <w:r>
        <w:t xml:space="preserve">. Research laws </w:t>
      </w:r>
      <w:r>
        <w:lastRenderedPageBreak/>
        <w:t>governing food quality and safety. Research the date, name of the law, and what was happening at the time the law was passed.</w:t>
      </w:r>
      <w:r w:rsidRPr="008A66EC">
        <w:t xml:space="preserve"> </w:t>
      </w:r>
      <w:r>
        <w:t>You have 10 minutes to research the laws.</w:t>
      </w:r>
    </w:p>
    <w:p w14:paraId="5AAFE9B5" w14:textId="77777777" w:rsidR="00B719F9" w:rsidRDefault="00B719F9" w:rsidP="00B719F9"/>
    <w:p w14:paraId="29A5A676" w14:textId="77777777" w:rsidR="00B719F9" w:rsidRDefault="00B719F9" w:rsidP="00B719F9">
      <w:pPr>
        <w:pStyle w:val="ActivityBodyBold"/>
      </w:pPr>
      <w:r>
        <w:t>Part Three – Examining Products</w:t>
      </w:r>
    </w:p>
    <w:p w14:paraId="52EFD14F" w14:textId="77777777" w:rsidR="00B719F9" w:rsidRDefault="00B719F9" w:rsidP="00B719F9">
      <w:pPr>
        <w:pStyle w:val="ActivityBody"/>
      </w:pPr>
      <w:r>
        <w:t>Your teacher will display ten food products for you to observe. Using the information you gathered during research, determine which agencies are involved in regulating the food products.</w:t>
      </w:r>
    </w:p>
    <w:p w14:paraId="553DB8BC" w14:textId="77777777" w:rsidR="00B719F9" w:rsidRDefault="00B719F9" w:rsidP="00B719F9">
      <w:pPr>
        <w:pStyle w:val="ActivityNumbers"/>
        <w:numPr>
          <w:ilvl w:val="0"/>
          <w:numId w:val="9"/>
        </w:numPr>
      </w:pPr>
      <w:r>
        <w:t>Observe food products.</w:t>
      </w:r>
    </w:p>
    <w:p w14:paraId="3BE4F9DC" w14:textId="77777777" w:rsidR="00B719F9" w:rsidRDefault="00B719F9" w:rsidP="00B719F9">
      <w:pPr>
        <w:pStyle w:val="ActivityNumbers"/>
      </w:pPr>
      <w:r>
        <w:t>Using your research, determine what agency is responsible for regulating the food product. Record your determination in Table 3</w:t>
      </w:r>
      <w:r w:rsidR="007263EB">
        <w:t xml:space="preserve"> of </w:t>
      </w:r>
      <w:r w:rsidR="007263EB" w:rsidRPr="007263EB">
        <w:rPr>
          <w:rStyle w:val="Italic"/>
        </w:rPr>
        <w:t>Activity 4.3.1 Student Worksheet</w:t>
      </w:r>
      <w:r>
        <w:t>.</w:t>
      </w:r>
    </w:p>
    <w:p w14:paraId="5A524689" w14:textId="77777777" w:rsidR="003B0686" w:rsidRDefault="00B719F9" w:rsidP="00B719F9">
      <w:pPr>
        <w:pStyle w:val="ActivityNumbers"/>
      </w:pPr>
      <w:r>
        <w:t>In the column next to your determination, record your justification for your reasoning. Enter the information in Table 3.</w:t>
      </w:r>
    </w:p>
    <w:p w14:paraId="2168D8E7" w14:textId="77777777" w:rsidR="00B719F9" w:rsidRPr="00F54401" w:rsidRDefault="00B719F9" w:rsidP="00B719F9"/>
    <w:p w14:paraId="4E55D54F" w14:textId="77777777" w:rsidR="00B719F9" w:rsidRDefault="00B719F9" w:rsidP="00B719F9">
      <w:pPr>
        <w:pStyle w:val="ActivitySection"/>
      </w:pPr>
      <w:r>
        <w:t>Conclusion</w:t>
      </w:r>
    </w:p>
    <w:p w14:paraId="4DE504CD" w14:textId="77777777" w:rsidR="00B719F9" w:rsidRDefault="00B719F9" w:rsidP="00B719F9">
      <w:pPr>
        <w:pStyle w:val="ActivityNumbers"/>
        <w:numPr>
          <w:ilvl w:val="0"/>
          <w:numId w:val="13"/>
        </w:numPr>
      </w:pPr>
      <w:r>
        <w:t>Why was it important to regulate food?</w:t>
      </w:r>
    </w:p>
    <w:p w14:paraId="61D721A2" w14:textId="77777777" w:rsidR="00B719F9" w:rsidRDefault="00B719F9" w:rsidP="00B719F9">
      <w:pPr>
        <w:pStyle w:val="ActivityNumbers"/>
      </w:pPr>
      <w:r>
        <w:t>How does FSMA affect a food processor?</w:t>
      </w:r>
    </w:p>
    <w:p w14:paraId="5330A295" w14:textId="24B23099" w:rsidR="007263EB" w:rsidRDefault="00B719F9" w:rsidP="00B719F9">
      <w:pPr>
        <w:pStyle w:val="ActivityNumbers"/>
        <w:sectPr w:rsidR="007263EB"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r>
        <w:t>What tasks do the EPA have in regulating food safety?</w:t>
      </w:r>
    </w:p>
    <w:p w14:paraId="0BDA0C51" w14:textId="77777777" w:rsidR="00210996" w:rsidRDefault="006A04EA" w:rsidP="007263EB">
      <w:pPr>
        <w:pStyle w:val="FFSHeading"/>
      </w:pPr>
      <w:r>
        <w:lastRenderedPageBreak/>
        <w:pict w14:anchorId="632A3010">
          <v:shape id="_x0000_i1029" type="#_x0000_t75" style="width:18.35pt;height:15.6pt" o:bullet="t" o:allowoverlap="f">
            <v:imagedata r:id="rId8" o:title="MCj02950710000[1]" gain="60293f"/>
          </v:shape>
        </w:pict>
      </w:r>
      <w:r w:rsidR="007263EB">
        <w:t xml:space="preserve"> Activity 4.3.1 Student Worksheet</w:t>
      </w:r>
    </w:p>
    <w:p w14:paraId="47173F44" w14:textId="77777777" w:rsidR="007263EB" w:rsidRDefault="007263EB" w:rsidP="007263EB"/>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780"/>
        <w:gridCol w:w="5580"/>
      </w:tblGrid>
      <w:tr w:rsidR="007263EB" w14:paraId="585B4F34" w14:textId="77777777" w:rsidTr="00364007">
        <w:trPr>
          <w:trHeight w:val="280"/>
        </w:trPr>
        <w:tc>
          <w:tcPr>
            <w:tcW w:w="10800" w:type="dxa"/>
            <w:gridSpan w:val="3"/>
            <w:tcBorders>
              <w:top w:val="nil"/>
              <w:left w:val="nil"/>
              <w:bottom w:val="single" w:sz="4" w:space="0" w:color="auto"/>
              <w:right w:val="nil"/>
            </w:tcBorders>
            <w:shd w:val="clear" w:color="auto" w:fill="auto"/>
          </w:tcPr>
          <w:p w14:paraId="61E2E440" w14:textId="77777777" w:rsidR="007263EB" w:rsidRPr="0015611C" w:rsidRDefault="007263EB" w:rsidP="00364007">
            <w:pPr>
              <w:pStyle w:val="ActivityBody"/>
              <w:ind w:left="0"/>
              <w:rPr>
                <w:rStyle w:val="Italic"/>
              </w:rPr>
            </w:pPr>
            <w:r>
              <w:rPr>
                <w:rStyle w:val="Bold"/>
              </w:rPr>
              <w:t xml:space="preserve">Table 1. </w:t>
            </w:r>
            <w:r w:rsidRPr="00C24EE2">
              <w:rPr>
                <w:rStyle w:val="KeyTermItalic"/>
              </w:rPr>
              <w:t>Regulatory Agencies</w:t>
            </w:r>
          </w:p>
        </w:tc>
      </w:tr>
      <w:tr w:rsidR="007263EB" w14:paraId="50D58A4A" w14:textId="77777777" w:rsidTr="00364007">
        <w:trPr>
          <w:trHeight w:val="242"/>
        </w:trPr>
        <w:tc>
          <w:tcPr>
            <w:tcW w:w="1440" w:type="dxa"/>
            <w:tcBorders>
              <w:top w:val="single" w:sz="4" w:space="0" w:color="auto"/>
            </w:tcBorders>
            <w:shd w:val="clear" w:color="auto" w:fill="auto"/>
          </w:tcPr>
          <w:p w14:paraId="41FA6392" w14:textId="77777777" w:rsidR="007263EB" w:rsidRDefault="007263EB" w:rsidP="008A464E">
            <w:pPr>
              <w:pStyle w:val="RubricHeadings"/>
            </w:pPr>
            <w:r>
              <w:t>Acronym</w:t>
            </w:r>
          </w:p>
        </w:tc>
        <w:tc>
          <w:tcPr>
            <w:tcW w:w="3780" w:type="dxa"/>
            <w:tcBorders>
              <w:top w:val="single" w:sz="4" w:space="0" w:color="auto"/>
            </w:tcBorders>
            <w:shd w:val="clear" w:color="auto" w:fill="auto"/>
          </w:tcPr>
          <w:p w14:paraId="3DCA9E2C" w14:textId="77777777" w:rsidR="007263EB" w:rsidRDefault="007263EB" w:rsidP="008A464E">
            <w:pPr>
              <w:pStyle w:val="RubricHeadings"/>
            </w:pPr>
            <w:r>
              <w:t>Full Name</w:t>
            </w:r>
          </w:p>
        </w:tc>
        <w:tc>
          <w:tcPr>
            <w:tcW w:w="5580" w:type="dxa"/>
            <w:tcBorders>
              <w:top w:val="single" w:sz="4" w:space="0" w:color="auto"/>
            </w:tcBorders>
            <w:shd w:val="clear" w:color="auto" w:fill="auto"/>
          </w:tcPr>
          <w:p w14:paraId="2122D86D" w14:textId="77777777" w:rsidR="007263EB" w:rsidRDefault="007263EB" w:rsidP="008A464E">
            <w:pPr>
              <w:pStyle w:val="RubricHeadings"/>
            </w:pPr>
            <w:r>
              <w:t>Regulatory Duties</w:t>
            </w:r>
          </w:p>
        </w:tc>
      </w:tr>
      <w:tr w:rsidR="007263EB" w14:paraId="15C3CC59" w14:textId="77777777" w:rsidTr="00364007">
        <w:trPr>
          <w:trHeight w:val="287"/>
        </w:trPr>
        <w:tc>
          <w:tcPr>
            <w:tcW w:w="10800" w:type="dxa"/>
            <w:gridSpan w:val="3"/>
            <w:tcBorders>
              <w:top w:val="single" w:sz="4" w:space="0" w:color="auto"/>
            </w:tcBorders>
            <w:shd w:val="clear" w:color="auto" w:fill="auto"/>
            <w:vAlign w:val="center"/>
          </w:tcPr>
          <w:p w14:paraId="2B2717AB" w14:textId="77777777" w:rsidR="007263EB" w:rsidRPr="007263EB" w:rsidRDefault="007263EB" w:rsidP="007263EB">
            <w:pPr>
              <w:rPr>
                <w:rStyle w:val="RubricTitles10pt"/>
              </w:rPr>
            </w:pPr>
            <w:r w:rsidRPr="007263EB">
              <w:rPr>
                <w:rStyle w:val="RubricTitles10pt"/>
              </w:rPr>
              <w:t>Federal Agencies</w:t>
            </w:r>
          </w:p>
        </w:tc>
      </w:tr>
      <w:tr w:rsidR="007263EB" w14:paraId="5F636619" w14:textId="77777777" w:rsidTr="00364007">
        <w:trPr>
          <w:trHeight w:val="597"/>
        </w:trPr>
        <w:tc>
          <w:tcPr>
            <w:tcW w:w="1440" w:type="dxa"/>
            <w:shd w:val="clear" w:color="auto" w:fill="auto"/>
            <w:vAlign w:val="center"/>
          </w:tcPr>
          <w:p w14:paraId="138321EA" w14:textId="77777777" w:rsidR="007263EB" w:rsidRDefault="007263EB" w:rsidP="00364007">
            <w:pPr>
              <w:pStyle w:val="ActivityBody"/>
              <w:ind w:left="0"/>
            </w:pPr>
            <w:r>
              <w:t>USDA</w:t>
            </w:r>
          </w:p>
        </w:tc>
        <w:tc>
          <w:tcPr>
            <w:tcW w:w="3780" w:type="dxa"/>
            <w:shd w:val="clear" w:color="auto" w:fill="auto"/>
          </w:tcPr>
          <w:p w14:paraId="28B8CE99" w14:textId="77777777" w:rsidR="007263EB" w:rsidRDefault="007263EB" w:rsidP="00364007">
            <w:pPr>
              <w:pStyle w:val="ActivityBody"/>
              <w:ind w:left="0"/>
            </w:pPr>
          </w:p>
        </w:tc>
        <w:tc>
          <w:tcPr>
            <w:tcW w:w="5580" w:type="dxa"/>
            <w:shd w:val="clear" w:color="auto" w:fill="auto"/>
          </w:tcPr>
          <w:p w14:paraId="54DA8D16" w14:textId="77777777" w:rsidR="007263EB" w:rsidRDefault="007263EB" w:rsidP="00364007">
            <w:pPr>
              <w:pStyle w:val="ActivityBody"/>
              <w:ind w:left="0"/>
            </w:pPr>
          </w:p>
        </w:tc>
      </w:tr>
      <w:tr w:rsidR="007263EB" w14:paraId="3BAE1F63" w14:textId="77777777" w:rsidTr="00364007">
        <w:trPr>
          <w:trHeight w:val="597"/>
        </w:trPr>
        <w:tc>
          <w:tcPr>
            <w:tcW w:w="1440" w:type="dxa"/>
            <w:shd w:val="clear" w:color="auto" w:fill="auto"/>
            <w:vAlign w:val="center"/>
          </w:tcPr>
          <w:p w14:paraId="0350B683" w14:textId="77777777" w:rsidR="007263EB" w:rsidRDefault="007263EB" w:rsidP="007263EB">
            <w:r w:rsidRPr="007263EB">
              <w:t>FDA</w:t>
            </w:r>
          </w:p>
        </w:tc>
        <w:tc>
          <w:tcPr>
            <w:tcW w:w="3780" w:type="dxa"/>
            <w:shd w:val="clear" w:color="auto" w:fill="auto"/>
          </w:tcPr>
          <w:p w14:paraId="4A766282" w14:textId="77777777" w:rsidR="007263EB" w:rsidRDefault="007263EB" w:rsidP="00364007">
            <w:pPr>
              <w:pStyle w:val="ActivityBody"/>
              <w:ind w:left="0"/>
            </w:pPr>
          </w:p>
        </w:tc>
        <w:tc>
          <w:tcPr>
            <w:tcW w:w="5580" w:type="dxa"/>
            <w:shd w:val="clear" w:color="auto" w:fill="auto"/>
          </w:tcPr>
          <w:p w14:paraId="3AADE16E" w14:textId="77777777" w:rsidR="007263EB" w:rsidRDefault="007263EB" w:rsidP="00364007">
            <w:pPr>
              <w:pStyle w:val="ActivityBody"/>
              <w:ind w:left="0"/>
            </w:pPr>
          </w:p>
        </w:tc>
      </w:tr>
      <w:tr w:rsidR="007263EB" w14:paraId="34AF790E" w14:textId="77777777" w:rsidTr="00364007">
        <w:trPr>
          <w:trHeight w:val="597"/>
        </w:trPr>
        <w:tc>
          <w:tcPr>
            <w:tcW w:w="1440" w:type="dxa"/>
            <w:shd w:val="clear" w:color="auto" w:fill="auto"/>
            <w:vAlign w:val="center"/>
          </w:tcPr>
          <w:p w14:paraId="21F6FE6B" w14:textId="77777777" w:rsidR="007263EB" w:rsidRDefault="007263EB" w:rsidP="00364007">
            <w:pPr>
              <w:pStyle w:val="ActivityBody"/>
              <w:ind w:left="0"/>
            </w:pPr>
            <w:r>
              <w:t>FSIS</w:t>
            </w:r>
          </w:p>
        </w:tc>
        <w:tc>
          <w:tcPr>
            <w:tcW w:w="3780" w:type="dxa"/>
            <w:shd w:val="clear" w:color="auto" w:fill="auto"/>
          </w:tcPr>
          <w:p w14:paraId="1B8B2677" w14:textId="77777777" w:rsidR="007263EB" w:rsidRDefault="007263EB" w:rsidP="00364007">
            <w:pPr>
              <w:pStyle w:val="ActivityBody"/>
              <w:ind w:left="0"/>
            </w:pPr>
          </w:p>
        </w:tc>
        <w:tc>
          <w:tcPr>
            <w:tcW w:w="5580" w:type="dxa"/>
            <w:shd w:val="clear" w:color="auto" w:fill="auto"/>
          </w:tcPr>
          <w:p w14:paraId="444F63AB" w14:textId="77777777" w:rsidR="007263EB" w:rsidRDefault="007263EB" w:rsidP="00364007">
            <w:pPr>
              <w:pStyle w:val="ActivityBody"/>
              <w:ind w:left="0"/>
            </w:pPr>
          </w:p>
        </w:tc>
      </w:tr>
      <w:tr w:rsidR="007263EB" w14:paraId="2F9D5D63" w14:textId="77777777" w:rsidTr="00364007">
        <w:trPr>
          <w:trHeight w:val="597"/>
        </w:trPr>
        <w:tc>
          <w:tcPr>
            <w:tcW w:w="1440" w:type="dxa"/>
            <w:shd w:val="clear" w:color="auto" w:fill="auto"/>
            <w:vAlign w:val="center"/>
          </w:tcPr>
          <w:p w14:paraId="4AC3D112" w14:textId="77777777" w:rsidR="007263EB" w:rsidRDefault="007263EB" w:rsidP="00364007">
            <w:pPr>
              <w:pStyle w:val="ActivityBody"/>
              <w:ind w:left="0"/>
            </w:pPr>
            <w:r>
              <w:t>CDC</w:t>
            </w:r>
          </w:p>
        </w:tc>
        <w:tc>
          <w:tcPr>
            <w:tcW w:w="3780" w:type="dxa"/>
            <w:shd w:val="clear" w:color="auto" w:fill="auto"/>
          </w:tcPr>
          <w:p w14:paraId="55388837" w14:textId="77777777" w:rsidR="007263EB" w:rsidRDefault="007263EB" w:rsidP="00364007">
            <w:pPr>
              <w:pStyle w:val="ActivityBody"/>
              <w:ind w:left="0"/>
            </w:pPr>
          </w:p>
        </w:tc>
        <w:tc>
          <w:tcPr>
            <w:tcW w:w="5580" w:type="dxa"/>
            <w:shd w:val="clear" w:color="auto" w:fill="auto"/>
          </w:tcPr>
          <w:p w14:paraId="74CE764D" w14:textId="77777777" w:rsidR="007263EB" w:rsidRDefault="007263EB" w:rsidP="00364007">
            <w:pPr>
              <w:pStyle w:val="ActivityBody"/>
              <w:ind w:left="0"/>
            </w:pPr>
          </w:p>
        </w:tc>
      </w:tr>
      <w:tr w:rsidR="007263EB" w14:paraId="71B3A180" w14:textId="77777777" w:rsidTr="00364007">
        <w:trPr>
          <w:trHeight w:val="631"/>
        </w:trPr>
        <w:tc>
          <w:tcPr>
            <w:tcW w:w="1440" w:type="dxa"/>
            <w:shd w:val="clear" w:color="auto" w:fill="auto"/>
            <w:vAlign w:val="center"/>
          </w:tcPr>
          <w:p w14:paraId="43146AB8" w14:textId="77777777" w:rsidR="007263EB" w:rsidRDefault="007263EB" w:rsidP="00364007">
            <w:pPr>
              <w:pStyle w:val="ActivityBody"/>
              <w:ind w:left="0"/>
            </w:pPr>
            <w:r>
              <w:t>EPA</w:t>
            </w:r>
          </w:p>
        </w:tc>
        <w:tc>
          <w:tcPr>
            <w:tcW w:w="3780" w:type="dxa"/>
            <w:shd w:val="clear" w:color="auto" w:fill="auto"/>
          </w:tcPr>
          <w:p w14:paraId="014EE0D3" w14:textId="77777777" w:rsidR="007263EB" w:rsidRDefault="007263EB" w:rsidP="00364007">
            <w:pPr>
              <w:pStyle w:val="ActivityBody"/>
              <w:ind w:left="0"/>
            </w:pPr>
          </w:p>
        </w:tc>
        <w:tc>
          <w:tcPr>
            <w:tcW w:w="5580" w:type="dxa"/>
            <w:shd w:val="clear" w:color="auto" w:fill="auto"/>
          </w:tcPr>
          <w:p w14:paraId="4A13B92C" w14:textId="77777777" w:rsidR="007263EB" w:rsidRDefault="007263EB" w:rsidP="00364007">
            <w:pPr>
              <w:pStyle w:val="ActivityBody"/>
              <w:ind w:left="0"/>
            </w:pPr>
          </w:p>
        </w:tc>
      </w:tr>
      <w:tr w:rsidR="007263EB" w14:paraId="40A9BD85" w14:textId="77777777" w:rsidTr="00364007">
        <w:trPr>
          <w:trHeight w:val="350"/>
        </w:trPr>
        <w:tc>
          <w:tcPr>
            <w:tcW w:w="10800" w:type="dxa"/>
            <w:gridSpan w:val="3"/>
            <w:shd w:val="clear" w:color="auto" w:fill="auto"/>
            <w:vAlign w:val="center"/>
          </w:tcPr>
          <w:p w14:paraId="1347B2F9" w14:textId="77777777" w:rsidR="007263EB" w:rsidRPr="007263EB" w:rsidRDefault="007263EB" w:rsidP="007263EB">
            <w:pPr>
              <w:rPr>
                <w:rStyle w:val="RubricTitles10pt"/>
              </w:rPr>
            </w:pPr>
            <w:r w:rsidRPr="007263EB">
              <w:rPr>
                <w:rStyle w:val="RubricTitles10pt"/>
              </w:rPr>
              <w:t>State Agencies</w:t>
            </w:r>
          </w:p>
        </w:tc>
      </w:tr>
      <w:tr w:rsidR="007263EB" w14:paraId="2FE57492" w14:textId="77777777" w:rsidTr="00364007">
        <w:trPr>
          <w:trHeight w:val="631"/>
        </w:trPr>
        <w:tc>
          <w:tcPr>
            <w:tcW w:w="1440" w:type="dxa"/>
            <w:shd w:val="clear" w:color="auto" w:fill="auto"/>
          </w:tcPr>
          <w:p w14:paraId="4AD86099" w14:textId="77777777" w:rsidR="007263EB" w:rsidRDefault="007263EB" w:rsidP="00364007">
            <w:pPr>
              <w:pStyle w:val="ActivityBody"/>
              <w:ind w:left="0"/>
            </w:pPr>
          </w:p>
        </w:tc>
        <w:tc>
          <w:tcPr>
            <w:tcW w:w="3780" w:type="dxa"/>
            <w:shd w:val="clear" w:color="auto" w:fill="auto"/>
          </w:tcPr>
          <w:p w14:paraId="69FE99C8" w14:textId="77777777" w:rsidR="007263EB" w:rsidRDefault="007263EB" w:rsidP="00364007">
            <w:pPr>
              <w:pStyle w:val="ActivityBody"/>
              <w:ind w:left="0"/>
            </w:pPr>
          </w:p>
        </w:tc>
        <w:tc>
          <w:tcPr>
            <w:tcW w:w="5580" w:type="dxa"/>
            <w:shd w:val="clear" w:color="auto" w:fill="auto"/>
          </w:tcPr>
          <w:p w14:paraId="675E8371" w14:textId="77777777" w:rsidR="007263EB" w:rsidRDefault="007263EB" w:rsidP="00364007">
            <w:pPr>
              <w:pStyle w:val="ActivityBody"/>
              <w:ind w:left="0"/>
            </w:pPr>
          </w:p>
        </w:tc>
      </w:tr>
      <w:tr w:rsidR="007263EB" w14:paraId="781485AE" w14:textId="77777777" w:rsidTr="00364007">
        <w:trPr>
          <w:trHeight w:val="631"/>
        </w:trPr>
        <w:tc>
          <w:tcPr>
            <w:tcW w:w="1440" w:type="dxa"/>
            <w:shd w:val="clear" w:color="auto" w:fill="auto"/>
          </w:tcPr>
          <w:p w14:paraId="10B5DBCF" w14:textId="77777777" w:rsidR="007263EB" w:rsidRDefault="007263EB" w:rsidP="00364007">
            <w:pPr>
              <w:pStyle w:val="ActivityBody"/>
              <w:ind w:left="0"/>
            </w:pPr>
          </w:p>
        </w:tc>
        <w:tc>
          <w:tcPr>
            <w:tcW w:w="3780" w:type="dxa"/>
            <w:shd w:val="clear" w:color="auto" w:fill="auto"/>
          </w:tcPr>
          <w:p w14:paraId="2BBE54B7" w14:textId="77777777" w:rsidR="007263EB" w:rsidRDefault="007263EB" w:rsidP="00364007">
            <w:pPr>
              <w:pStyle w:val="ActivityBody"/>
              <w:ind w:left="0"/>
            </w:pPr>
          </w:p>
        </w:tc>
        <w:tc>
          <w:tcPr>
            <w:tcW w:w="5580" w:type="dxa"/>
            <w:shd w:val="clear" w:color="auto" w:fill="auto"/>
          </w:tcPr>
          <w:p w14:paraId="3FC4B304" w14:textId="77777777" w:rsidR="007263EB" w:rsidRDefault="007263EB" w:rsidP="00364007">
            <w:pPr>
              <w:pStyle w:val="ActivityBody"/>
              <w:ind w:left="0"/>
            </w:pPr>
          </w:p>
        </w:tc>
      </w:tr>
      <w:tr w:rsidR="007263EB" w14:paraId="292D06F3" w14:textId="77777777" w:rsidTr="00364007">
        <w:trPr>
          <w:trHeight w:val="631"/>
        </w:trPr>
        <w:tc>
          <w:tcPr>
            <w:tcW w:w="1440" w:type="dxa"/>
            <w:shd w:val="clear" w:color="auto" w:fill="auto"/>
          </w:tcPr>
          <w:p w14:paraId="46594D43" w14:textId="77777777" w:rsidR="007263EB" w:rsidRDefault="007263EB" w:rsidP="00364007">
            <w:pPr>
              <w:pStyle w:val="ActivityBody"/>
              <w:ind w:left="0"/>
            </w:pPr>
          </w:p>
        </w:tc>
        <w:tc>
          <w:tcPr>
            <w:tcW w:w="3780" w:type="dxa"/>
            <w:shd w:val="clear" w:color="auto" w:fill="auto"/>
          </w:tcPr>
          <w:p w14:paraId="6AF5D04A" w14:textId="77777777" w:rsidR="007263EB" w:rsidRDefault="007263EB" w:rsidP="00364007">
            <w:pPr>
              <w:pStyle w:val="ActivityBody"/>
              <w:ind w:left="0"/>
            </w:pPr>
          </w:p>
        </w:tc>
        <w:tc>
          <w:tcPr>
            <w:tcW w:w="5580" w:type="dxa"/>
            <w:shd w:val="clear" w:color="auto" w:fill="auto"/>
          </w:tcPr>
          <w:p w14:paraId="734495A0" w14:textId="77777777" w:rsidR="007263EB" w:rsidRDefault="007263EB" w:rsidP="00364007">
            <w:pPr>
              <w:pStyle w:val="ActivityBody"/>
              <w:ind w:left="0"/>
            </w:pPr>
          </w:p>
        </w:tc>
      </w:tr>
      <w:tr w:rsidR="007263EB" w14:paraId="510DE61C" w14:textId="77777777" w:rsidTr="00364007">
        <w:trPr>
          <w:trHeight w:val="631"/>
        </w:trPr>
        <w:tc>
          <w:tcPr>
            <w:tcW w:w="1440" w:type="dxa"/>
            <w:shd w:val="clear" w:color="auto" w:fill="auto"/>
          </w:tcPr>
          <w:p w14:paraId="3F705A70" w14:textId="77777777" w:rsidR="007263EB" w:rsidRDefault="007263EB" w:rsidP="00364007">
            <w:pPr>
              <w:pStyle w:val="ActivityBody"/>
              <w:ind w:left="0"/>
            </w:pPr>
          </w:p>
        </w:tc>
        <w:tc>
          <w:tcPr>
            <w:tcW w:w="3780" w:type="dxa"/>
            <w:shd w:val="clear" w:color="auto" w:fill="auto"/>
          </w:tcPr>
          <w:p w14:paraId="544A6370" w14:textId="77777777" w:rsidR="007263EB" w:rsidRDefault="007263EB" w:rsidP="00364007">
            <w:pPr>
              <w:pStyle w:val="ActivityBody"/>
              <w:ind w:left="0"/>
            </w:pPr>
          </w:p>
        </w:tc>
        <w:tc>
          <w:tcPr>
            <w:tcW w:w="5580" w:type="dxa"/>
            <w:shd w:val="clear" w:color="auto" w:fill="auto"/>
          </w:tcPr>
          <w:p w14:paraId="44D596FB" w14:textId="77777777" w:rsidR="007263EB" w:rsidRDefault="007263EB" w:rsidP="00364007">
            <w:pPr>
              <w:pStyle w:val="ActivityBody"/>
              <w:ind w:left="0"/>
            </w:pPr>
          </w:p>
        </w:tc>
      </w:tr>
    </w:tbl>
    <w:p w14:paraId="1D41B297" w14:textId="77777777" w:rsidR="007263EB" w:rsidRDefault="007263EB" w:rsidP="007263EB"/>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3870"/>
        <w:gridCol w:w="4140"/>
      </w:tblGrid>
      <w:tr w:rsidR="007263EB" w14:paraId="7E7F5C5D" w14:textId="77777777" w:rsidTr="00364007">
        <w:trPr>
          <w:trHeight w:val="243"/>
        </w:trPr>
        <w:tc>
          <w:tcPr>
            <w:tcW w:w="10890" w:type="dxa"/>
            <w:gridSpan w:val="3"/>
            <w:tcBorders>
              <w:top w:val="nil"/>
              <w:left w:val="nil"/>
              <w:bottom w:val="single" w:sz="4" w:space="0" w:color="auto"/>
              <w:right w:val="nil"/>
            </w:tcBorders>
            <w:shd w:val="clear" w:color="auto" w:fill="auto"/>
          </w:tcPr>
          <w:p w14:paraId="7C6D0C57" w14:textId="77777777" w:rsidR="007263EB" w:rsidRPr="00620091" w:rsidRDefault="007263EB" w:rsidP="00364007">
            <w:pPr>
              <w:pStyle w:val="ActivityBody"/>
              <w:ind w:left="0"/>
              <w:rPr>
                <w:rStyle w:val="Italic"/>
              </w:rPr>
            </w:pPr>
            <w:r>
              <w:rPr>
                <w:rStyle w:val="Bold"/>
              </w:rPr>
              <w:t xml:space="preserve">Table 2. </w:t>
            </w:r>
            <w:r w:rsidRPr="00C24EE2">
              <w:rPr>
                <w:rStyle w:val="KeyTermItalic"/>
              </w:rPr>
              <w:t>Food Regulatory Laws</w:t>
            </w:r>
          </w:p>
        </w:tc>
      </w:tr>
      <w:tr w:rsidR="00364007" w14:paraId="60184F3D" w14:textId="77777777" w:rsidTr="00364007">
        <w:trPr>
          <w:trHeight w:val="260"/>
        </w:trPr>
        <w:tc>
          <w:tcPr>
            <w:tcW w:w="2880" w:type="dxa"/>
            <w:tcBorders>
              <w:top w:val="single" w:sz="4" w:space="0" w:color="auto"/>
            </w:tcBorders>
            <w:shd w:val="clear" w:color="auto" w:fill="auto"/>
          </w:tcPr>
          <w:p w14:paraId="7707583D" w14:textId="77777777" w:rsidR="007263EB" w:rsidRDefault="007263EB" w:rsidP="008A464E">
            <w:pPr>
              <w:pStyle w:val="RubricHeadings"/>
            </w:pPr>
            <w:r>
              <w:t>Law</w:t>
            </w:r>
          </w:p>
        </w:tc>
        <w:tc>
          <w:tcPr>
            <w:tcW w:w="3870" w:type="dxa"/>
            <w:tcBorders>
              <w:top w:val="single" w:sz="4" w:space="0" w:color="auto"/>
            </w:tcBorders>
            <w:shd w:val="clear" w:color="auto" w:fill="auto"/>
          </w:tcPr>
          <w:p w14:paraId="6FD1111F" w14:textId="77777777" w:rsidR="007263EB" w:rsidRDefault="007263EB" w:rsidP="008A464E">
            <w:pPr>
              <w:pStyle w:val="RubricHeadings"/>
            </w:pPr>
            <w:r>
              <w:t>Actions</w:t>
            </w:r>
          </w:p>
        </w:tc>
        <w:tc>
          <w:tcPr>
            <w:tcW w:w="4140" w:type="dxa"/>
            <w:tcBorders>
              <w:top w:val="single" w:sz="4" w:space="0" w:color="auto"/>
            </w:tcBorders>
            <w:shd w:val="clear" w:color="auto" w:fill="auto"/>
          </w:tcPr>
          <w:p w14:paraId="428AC0EE" w14:textId="77777777" w:rsidR="007263EB" w:rsidRDefault="007263EB" w:rsidP="008A464E">
            <w:pPr>
              <w:pStyle w:val="RubricHeadings"/>
            </w:pPr>
            <w:r>
              <w:t>Reason for Law</w:t>
            </w:r>
          </w:p>
        </w:tc>
      </w:tr>
      <w:tr w:rsidR="00364007" w14:paraId="0779E070" w14:textId="77777777" w:rsidTr="00364007">
        <w:trPr>
          <w:trHeight w:val="771"/>
        </w:trPr>
        <w:tc>
          <w:tcPr>
            <w:tcW w:w="2880" w:type="dxa"/>
            <w:shd w:val="clear" w:color="auto" w:fill="auto"/>
            <w:vAlign w:val="center"/>
          </w:tcPr>
          <w:p w14:paraId="1FA4BCC4" w14:textId="77777777" w:rsidR="007263EB" w:rsidRPr="0006181B" w:rsidRDefault="007263EB" w:rsidP="008A464E">
            <w:pPr>
              <w:rPr>
                <w:rStyle w:val="RubricTitles10pt"/>
              </w:rPr>
            </w:pPr>
            <w:r w:rsidRPr="0006181B">
              <w:rPr>
                <w:rStyle w:val="RubricTitles10pt"/>
              </w:rPr>
              <w:t>Pure Food and Drug Act</w:t>
            </w:r>
          </w:p>
        </w:tc>
        <w:tc>
          <w:tcPr>
            <w:tcW w:w="3870" w:type="dxa"/>
            <w:shd w:val="clear" w:color="auto" w:fill="auto"/>
          </w:tcPr>
          <w:p w14:paraId="0DEA6A5F" w14:textId="77777777" w:rsidR="007263EB" w:rsidRDefault="007263EB" w:rsidP="00364007">
            <w:pPr>
              <w:pStyle w:val="MatrixBullets"/>
              <w:numPr>
                <w:ilvl w:val="0"/>
                <w:numId w:val="0"/>
              </w:numPr>
            </w:pPr>
          </w:p>
        </w:tc>
        <w:tc>
          <w:tcPr>
            <w:tcW w:w="4140" w:type="dxa"/>
            <w:shd w:val="clear" w:color="auto" w:fill="auto"/>
          </w:tcPr>
          <w:p w14:paraId="74FF76B4" w14:textId="77777777" w:rsidR="007263EB" w:rsidRDefault="007263EB" w:rsidP="00364007">
            <w:pPr>
              <w:pStyle w:val="MatrixBullets"/>
              <w:numPr>
                <w:ilvl w:val="0"/>
                <w:numId w:val="0"/>
              </w:numPr>
            </w:pPr>
          </w:p>
        </w:tc>
      </w:tr>
      <w:tr w:rsidR="00364007" w14:paraId="50FB0F89" w14:textId="77777777" w:rsidTr="00364007">
        <w:trPr>
          <w:trHeight w:val="771"/>
        </w:trPr>
        <w:tc>
          <w:tcPr>
            <w:tcW w:w="2880" w:type="dxa"/>
            <w:shd w:val="clear" w:color="auto" w:fill="auto"/>
            <w:vAlign w:val="center"/>
          </w:tcPr>
          <w:p w14:paraId="69A3E4B4" w14:textId="77777777" w:rsidR="007263EB" w:rsidRPr="0006181B" w:rsidRDefault="007263EB" w:rsidP="00364007">
            <w:pPr>
              <w:pStyle w:val="ActivityBody"/>
              <w:ind w:left="0"/>
              <w:rPr>
                <w:rStyle w:val="RubricTitles10pt"/>
              </w:rPr>
            </w:pPr>
            <w:r w:rsidRPr="0006181B">
              <w:rPr>
                <w:rStyle w:val="RubricTitles10pt"/>
              </w:rPr>
              <w:t>Meat Inspection Act</w:t>
            </w:r>
          </w:p>
        </w:tc>
        <w:tc>
          <w:tcPr>
            <w:tcW w:w="3870" w:type="dxa"/>
            <w:shd w:val="clear" w:color="auto" w:fill="auto"/>
          </w:tcPr>
          <w:p w14:paraId="4F89BA30" w14:textId="77777777" w:rsidR="007263EB" w:rsidRDefault="007263EB" w:rsidP="00364007">
            <w:pPr>
              <w:pStyle w:val="ActivityBody"/>
              <w:ind w:left="0"/>
            </w:pPr>
          </w:p>
        </w:tc>
        <w:tc>
          <w:tcPr>
            <w:tcW w:w="4140" w:type="dxa"/>
            <w:shd w:val="clear" w:color="auto" w:fill="auto"/>
          </w:tcPr>
          <w:p w14:paraId="71B89362" w14:textId="77777777" w:rsidR="007263EB" w:rsidRDefault="007263EB" w:rsidP="00364007">
            <w:pPr>
              <w:pStyle w:val="ActivityBody"/>
              <w:ind w:left="0"/>
            </w:pPr>
          </w:p>
        </w:tc>
      </w:tr>
      <w:tr w:rsidR="00364007" w14:paraId="57E5D47D" w14:textId="77777777" w:rsidTr="00364007">
        <w:trPr>
          <w:trHeight w:val="771"/>
        </w:trPr>
        <w:tc>
          <w:tcPr>
            <w:tcW w:w="2880" w:type="dxa"/>
            <w:shd w:val="clear" w:color="auto" w:fill="auto"/>
            <w:vAlign w:val="center"/>
          </w:tcPr>
          <w:p w14:paraId="4A8FDB34" w14:textId="77777777" w:rsidR="007263EB" w:rsidRPr="0006181B" w:rsidRDefault="007263EB" w:rsidP="00364007">
            <w:pPr>
              <w:pStyle w:val="ActivityBody"/>
              <w:ind w:left="0"/>
              <w:rPr>
                <w:rStyle w:val="RubricTitles10pt"/>
              </w:rPr>
            </w:pPr>
            <w:r w:rsidRPr="0006181B">
              <w:rPr>
                <w:rStyle w:val="RubricTitles10pt"/>
              </w:rPr>
              <w:t>Food, Drug and Cosmetic Act</w:t>
            </w:r>
          </w:p>
        </w:tc>
        <w:tc>
          <w:tcPr>
            <w:tcW w:w="3870" w:type="dxa"/>
            <w:shd w:val="clear" w:color="auto" w:fill="auto"/>
          </w:tcPr>
          <w:p w14:paraId="0BD92AF7" w14:textId="77777777" w:rsidR="007263EB" w:rsidRPr="00C24EE2" w:rsidRDefault="007263EB" w:rsidP="00364007">
            <w:pPr>
              <w:pStyle w:val="ActivityBody"/>
              <w:ind w:left="0"/>
              <w:rPr>
                <w:rStyle w:val="RubricEntries10pt"/>
              </w:rPr>
            </w:pPr>
          </w:p>
        </w:tc>
        <w:tc>
          <w:tcPr>
            <w:tcW w:w="4140" w:type="dxa"/>
            <w:shd w:val="clear" w:color="auto" w:fill="auto"/>
          </w:tcPr>
          <w:p w14:paraId="25520DBD" w14:textId="77777777" w:rsidR="007263EB" w:rsidRDefault="007263EB" w:rsidP="00364007">
            <w:pPr>
              <w:pStyle w:val="ActivityBody"/>
              <w:ind w:left="0"/>
            </w:pPr>
          </w:p>
        </w:tc>
      </w:tr>
      <w:tr w:rsidR="00364007" w14:paraId="71BC336F" w14:textId="77777777" w:rsidTr="00364007">
        <w:trPr>
          <w:trHeight w:val="771"/>
        </w:trPr>
        <w:tc>
          <w:tcPr>
            <w:tcW w:w="2880" w:type="dxa"/>
            <w:shd w:val="clear" w:color="auto" w:fill="auto"/>
            <w:vAlign w:val="center"/>
          </w:tcPr>
          <w:p w14:paraId="2715AE88" w14:textId="77777777" w:rsidR="007263EB" w:rsidRPr="0006181B" w:rsidRDefault="007263EB" w:rsidP="00364007">
            <w:pPr>
              <w:pStyle w:val="ActivityBody"/>
              <w:ind w:left="0"/>
              <w:rPr>
                <w:rStyle w:val="RubricTitles10pt"/>
              </w:rPr>
            </w:pPr>
            <w:r w:rsidRPr="0006181B">
              <w:rPr>
                <w:rStyle w:val="RubricTitles10pt"/>
              </w:rPr>
              <w:t>Fair Packaging and Labeling Act</w:t>
            </w:r>
          </w:p>
        </w:tc>
        <w:tc>
          <w:tcPr>
            <w:tcW w:w="3870" w:type="dxa"/>
            <w:shd w:val="clear" w:color="auto" w:fill="auto"/>
          </w:tcPr>
          <w:p w14:paraId="05D55932" w14:textId="77777777" w:rsidR="007263EB" w:rsidRDefault="007263EB" w:rsidP="00364007">
            <w:pPr>
              <w:pStyle w:val="ActivityBody"/>
              <w:ind w:left="0"/>
            </w:pPr>
          </w:p>
        </w:tc>
        <w:tc>
          <w:tcPr>
            <w:tcW w:w="4140" w:type="dxa"/>
            <w:shd w:val="clear" w:color="auto" w:fill="auto"/>
          </w:tcPr>
          <w:p w14:paraId="64CB9912" w14:textId="77777777" w:rsidR="007263EB" w:rsidRDefault="007263EB" w:rsidP="00364007">
            <w:pPr>
              <w:pStyle w:val="ActivityBody"/>
              <w:ind w:left="0"/>
            </w:pPr>
          </w:p>
        </w:tc>
      </w:tr>
      <w:tr w:rsidR="00364007" w14:paraId="4CAABFB5" w14:textId="77777777" w:rsidTr="00364007">
        <w:trPr>
          <w:trHeight w:val="771"/>
        </w:trPr>
        <w:tc>
          <w:tcPr>
            <w:tcW w:w="2880" w:type="dxa"/>
            <w:shd w:val="clear" w:color="auto" w:fill="auto"/>
            <w:vAlign w:val="center"/>
          </w:tcPr>
          <w:p w14:paraId="5C0E18BE" w14:textId="77777777" w:rsidR="007263EB" w:rsidRPr="0006181B" w:rsidRDefault="007263EB" w:rsidP="00364007">
            <w:pPr>
              <w:pStyle w:val="ActivityBody"/>
              <w:ind w:left="0"/>
              <w:rPr>
                <w:rStyle w:val="RubricTitles10pt"/>
              </w:rPr>
            </w:pPr>
            <w:r w:rsidRPr="0006181B">
              <w:rPr>
                <w:rStyle w:val="RubricTitles10pt"/>
              </w:rPr>
              <w:t>Nutrition Labeling and Education Act</w:t>
            </w:r>
          </w:p>
        </w:tc>
        <w:tc>
          <w:tcPr>
            <w:tcW w:w="3870" w:type="dxa"/>
            <w:shd w:val="clear" w:color="auto" w:fill="auto"/>
          </w:tcPr>
          <w:p w14:paraId="23D80EC3" w14:textId="77777777" w:rsidR="007263EB" w:rsidRDefault="007263EB" w:rsidP="00364007">
            <w:pPr>
              <w:pStyle w:val="ActivityBody"/>
              <w:ind w:left="0"/>
            </w:pPr>
          </w:p>
        </w:tc>
        <w:tc>
          <w:tcPr>
            <w:tcW w:w="4140" w:type="dxa"/>
            <w:shd w:val="clear" w:color="auto" w:fill="auto"/>
          </w:tcPr>
          <w:p w14:paraId="32BB0B3C" w14:textId="77777777" w:rsidR="007263EB" w:rsidRDefault="007263EB" w:rsidP="00364007">
            <w:pPr>
              <w:pStyle w:val="ActivityBody"/>
              <w:ind w:left="0"/>
            </w:pPr>
          </w:p>
        </w:tc>
      </w:tr>
      <w:tr w:rsidR="00364007" w14:paraId="75C7AFDB" w14:textId="77777777" w:rsidTr="00364007">
        <w:trPr>
          <w:trHeight w:val="771"/>
        </w:trPr>
        <w:tc>
          <w:tcPr>
            <w:tcW w:w="2880" w:type="dxa"/>
            <w:shd w:val="clear" w:color="auto" w:fill="auto"/>
            <w:vAlign w:val="center"/>
          </w:tcPr>
          <w:p w14:paraId="4D896476" w14:textId="77777777" w:rsidR="007263EB" w:rsidRPr="0006181B" w:rsidRDefault="007263EB" w:rsidP="00364007">
            <w:pPr>
              <w:pStyle w:val="ActivityBody"/>
              <w:ind w:left="0"/>
              <w:rPr>
                <w:rStyle w:val="RubricTitles10pt"/>
              </w:rPr>
            </w:pPr>
            <w:r w:rsidRPr="0006181B">
              <w:rPr>
                <w:rStyle w:val="RubricTitles10pt"/>
              </w:rPr>
              <w:t>Food Allergy Labeling and Consumer Protection Act</w:t>
            </w:r>
          </w:p>
        </w:tc>
        <w:tc>
          <w:tcPr>
            <w:tcW w:w="3870" w:type="dxa"/>
            <w:shd w:val="clear" w:color="auto" w:fill="auto"/>
          </w:tcPr>
          <w:p w14:paraId="2ADFD750" w14:textId="77777777" w:rsidR="007263EB" w:rsidRPr="00C24EE2" w:rsidRDefault="007263EB" w:rsidP="00364007">
            <w:pPr>
              <w:pStyle w:val="ActivityBody"/>
              <w:ind w:left="0"/>
              <w:rPr>
                <w:rStyle w:val="RubricEntries10pt"/>
              </w:rPr>
            </w:pPr>
          </w:p>
        </w:tc>
        <w:tc>
          <w:tcPr>
            <w:tcW w:w="4140" w:type="dxa"/>
            <w:shd w:val="clear" w:color="auto" w:fill="auto"/>
          </w:tcPr>
          <w:p w14:paraId="6853E6BC" w14:textId="77777777" w:rsidR="007263EB" w:rsidRDefault="007263EB" w:rsidP="00364007">
            <w:pPr>
              <w:pStyle w:val="ActivityBody"/>
              <w:ind w:left="0"/>
            </w:pPr>
          </w:p>
        </w:tc>
      </w:tr>
      <w:tr w:rsidR="00364007" w14:paraId="07359ACE" w14:textId="77777777" w:rsidTr="00364007">
        <w:trPr>
          <w:trHeight w:val="771"/>
        </w:trPr>
        <w:tc>
          <w:tcPr>
            <w:tcW w:w="2880" w:type="dxa"/>
            <w:shd w:val="clear" w:color="auto" w:fill="auto"/>
            <w:vAlign w:val="center"/>
          </w:tcPr>
          <w:p w14:paraId="08B2648A" w14:textId="77777777" w:rsidR="007263EB" w:rsidRPr="0006181B" w:rsidRDefault="007263EB" w:rsidP="00364007">
            <w:pPr>
              <w:pStyle w:val="ActivityBody"/>
              <w:ind w:left="0"/>
              <w:rPr>
                <w:rStyle w:val="RubricTitles10pt"/>
              </w:rPr>
            </w:pPr>
            <w:r w:rsidRPr="0006181B">
              <w:rPr>
                <w:rStyle w:val="RubricTitles10pt"/>
              </w:rPr>
              <w:t>Food Saf</w:t>
            </w:r>
            <w:r>
              <w:rPr>
                <w:rStyle w:val="RubricTitles10pt"/>
              </w:rPr>
              <w:t>ety and Modernization Act</w:t>
            </w:r>
          </w:p>
        </w:tc>
        <w:tc>
          <w:tcPr>
            <w:tcW w:w="3870" w:type="dxa"/>
            <w:shd w:val="clear" w:color="auto" w:fill="auto"/>
          </w:tcPr>
          <w:p w14:paraId="3EC7BEE6" w14:textId="77777777" w:rsidR="007263EB" w:rsidRDefault="007263EB" w:rsidP="00364007">
            <w:pPr>
              <w:pStyle w:val="ActivityBody"/>
              <w:ind w:left="0"/>
            </w:pPr>
          </w:p>
        </w:tc>
        <w:tc>
          <w:tcPr>
            <w:tcW w:w="4140" w:type="dxa"/>
            <w:shd w:val="clear" w:color="auto" w:fill="auto"/>
          </w:tcPr>
          <w:p w14:paraId="0FF36350" w14:textId="77777777" w:rsidR="007263EB" w:rsidRDefault="007263EB" w:rsidP="00364007">
            <w:pPr>
              <w:pStyle w:val="ActivityBody"/>
              <w:ind w:left="0"/>
            </w:pPr>
          </w:p>
        </w:tc>
      </w:tr>
    </w:tbl>
    <w:p w14:paraId="2E8080CB" w14:textId="77777777" w:rsidR="007263EB" w:rsidRDefault="007263EB" w:rsidP="007263EB"/>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781"/>
        <w:gridCol w:w="6615"/>
      </w:tblGrid>
      <w:tr w:rsidR="007263EB" w14:paraId="432E0ED3" w14:textId="77777777" w:rsidTr="00364007">
        <w:trPr>
          <w:trHeight w:val="306"/>
        </w:trPr>
        <w:tc>
          <w:tcPr>
            <w:tcW w:w="10890" w:type="dxa"/>
            <w:gridSpan w:val="3"/>
            <w:tcBorders>
              <w:top w:val="nil"/>
              <w:left w:val="nil"/>
              <w:right w:val="nil"/>
            </w:tcBorders>
            <w:shd w:val="clear" w:color="auto" w:fill="auto"/>
          </w:tcPr>
          <w:p w14:paraId="12D9A8D1" w14:textId="77777777" w:rsidR="007263EB" w:rsidRPr="00C24EE2" w:rsidRDefault="007263EB" w:rsidP="008A464E">
            <w:pPr>
              <w:rPr>
                <w:rStyle w:val="KeyTermItalic"/>
              </w:rPr>
            </w:pPr>
            <w:r>
              <w:rPr>
                <w:rStyle w:val="KeyTerm"/>
              </w:rPr>
              <w:t xml:space="preserve">Table 3. </w:t>
            </w:r>
            <w:r>
              <w:rPr>
                <w:rStyle w:val="KeyTermItalic"/>
              </w:rPr>
              <w:t>Food Products</w:t>
            </w:r>
          </w:p>
        </w:tc>
      </w:tr>
      <w:tr w:rsidR="007263EB" w14:paraId="06A1ACCD" w14:textId="77777777" w:rsidTr="00364007">
        <w:trPr>
          <w:trHeight w:val="539"/>
        </w:trPr>
        <w:tc>
          <w:tcPr>
            <w:tcW w:w="2494" w:type="dxa"/>
            <w:shd w:val="clear" w:color="auto" w:fill="auto"/>
            <w:vAlign w:val="bottom"/>
          </w:tcPr>
          <w:p w14:paraId="58FB97A2" w14:textId="77777777" w:rsidR="007263EB" w:rsidRDefault="007263EB" w:rsidP="007263EB">
            <w:pPr>
              <w:pStyle w:val="RubricHeadings"/>
            </w:pPr>
            <w:r>
              <w:t>Food Product</w:t>
            </w:r>
          </w:p>
        </w:tc>
        <w:tc>
          <w:tcPr>
            <w:tcW w:w="1781" w:type="dxa"/>
            <w:shd w:val="clear" w:color="auto" w:fill="auto"/>
          </w:tcPr>
          <w:p w14:paraId="46F4F9AB" w14:textId="77777777" w:rsidR="007263EB" w:rsidRDefault="007263EB" w:rsidP="008A464E">
            <w:pPr>
              <w:pStyle w:val="RubricHeadings"/>
            </w:pPr>
            <w:r>
              <w:t>Agency Responsible</w:t>
            </w:r>
          </w:p>
        </w:tc>
        <w:tc>
          <w:tcPr>
            <w:tcW w:w="6615" w:type="dxa"/>
            <w:shd w:val="clear" w:color="auto" w:fill="auto"/>
            <w:vAlign w:val="bottom"/>
          </w:tcPr>
          <w:p w14:paraId="3F1AEA77" w14:textId="77777777" w:rsidR="007263EB" w:rsidRDefault="007263EB" w:rsidP="007263EB">
            <w:pPr>
              <w:pStyle w:val="RubricHeadings"/>
            </w:pPr>
            <w:r>
              <w:t>Justification</w:t>
            </w:r>
          </w:p>
        </w:tc>
      </w:tr>
      <w:tr w:rsidR="007263EB" w14:paraId="7A04285B" w14:textId="77777777" w:rsidTr="00364007">
        <w:trPr>
          <w:trHeight w:val="780"/>
        </w:trPr>
        <w:tc>
          <w:tcPr>
            <w:tcW w:w="2494" w:type="dxa"/>
            <w:shd w:val="clear" w:color="auto" w:fill="auto"/>
          </w:tcPr>
          <w:p w14:paraId="036EF896" w14:textId="77777777" w:rsidR="007263EB" w:rsidRDefault="007263EB" w:rsidP="008A464E"/>
        </w:tc>
        <w:tc>
          <w:tcPr>
            <w:tcW w:w="1781" w:type="dxa"/>
            <w:shd w:val="clear" w:color="auto" w:fill="auto"/>
          </w:tcPr>
          <w:p w14:paraId="53434A3D" w14:textId="77777777" w:rsidR="007263EB" w:rsidRDefault="007263EB" w:rsidP="008A464E"/>
        </w:tc>
        <w:tc>
          <w:tcPr>
            <w:tcW w:w="6615" w:type="dxa"/>
            <w:shd w:val="clear" w:color="auto" w:fill="auto"/>
          </w:tcPr>
          <w:p w14:paraId="5783E565" w14:textId="77777777" w:rsidR="007263EB" w:rsidRDefault="007263EB" w:rsidP="008A464E"/>
        </w:tc>
      </w:tr>
      <w:tr w:rsidR="007263EB" w14:paraId="45FB9029" w14:textId="77777777" w:rsidTr="00364007">
        <w:trPr>
          <w:trHeight w:val="780"/>
        </w:trPr>
        <w:tc>
          <w:tcPr>
            <w:tcW w:w="2494" w:type="dxa"/>
            <w:shd w:val="clear" w:color="auto" w:fill="auto"/>
          </w:tcPr>
          <w:p w14:paraId="0C8D3501" w14:textId="77777777" w:rsidR="007263EB" w:rsidRDefault="007263EB" w:rsidP="008A464E"/>
        </w:tc>
        <w:tc>
          <w:tcPr>
            <w:tcW w:w="1781" w:type="dxa"/>
            <w:shd w:val="clear" w:color="auto" w:fill="auto"/>
          </w:tcPr>
          <w:p w14:paraId="20372A47" w14:textId="77777777" w:rsidR="007263EB" w:rsidRDefault="007263EB" w:rsidP="008A464E"/>
        </w:tc>
        <w:tc>
          <w:tcPr>
            <w:tcW w:w="6615" w:type="dxa"/>
            <w:shd w:val="clear" w:color="auto" w:fill="auto"/>
          </w:tcPr>
          <w:p w14:paraId="7F5DA122" w14:textId="77777777" w:rsidR="007263EB" w:rsidRDefault="007263EB" w:rsidP="008A464E"/>
        </w:tc>
      </w:tr>
      <w:tr w:rsidR="007263EB" w14:paraId="6AB54743" w14:textId="77777777" w:rsidTr="00364007">
        <w:trPr>
          <w:trHeight w:val="780"/>
        </w:trPr>
        <w:tc>
          <w:tcPr>
            <w:tcW w:w="2494" w:type="dxa"/>
            <w:shd w:val="clear" w:color="auto" w:fill="auto"/>
          </w:tcPr>
          <w:p w14:paraId="5ED643A5" w14:textId="77777777" w:rsidR="007263EB" w:rsidRDefault="007263EB" w:rsidP="008A464E"/>
        </w:tc>
        <w:tc>
          <w:tcPr>
            <w:tcW w:w="1781" w:type="dxa"/>
            <w:shd w:val="clear" w:color="auto" w:fill="auto"/>
          </w:tcPr>
          <w:p w14:paraId="5CEDE71C" w14:textId="77777777" w:rsidR="007263EB" w:rsidRDefault="007263EB" w:rsidP="008A464E"/>
        </w:tc>
        <w:tc>
          <w:tcPr>
            <w:tcW w:w="6615" w:type="dxa"/>
            <w:shd w:val="clear" w:color="auto" w:fill="auto"/>
          </w:tcPr>
          <w:p w14:paraId="2DC7F2AB" w14:textId="77777777" w:rsidR="007263EB" w:rsidRDefault="007263EB" w:rsidP="008A464E"/>
        </w:tc>
      </w:tr>
      <w:tr w:rsidR="007263EB" w14:paraId="58C0AE48" w14:textId="77777777" w:rsidTr="00364007">
        <w:trPr>
          <w:trHeight w:val="780"/>
        </w:trPr>
        <w:tc>
          <w:tcPr>
            <w:tcW w:w="2494" w:type="dxa"/>
            <w:shd w:val="clear" w:color="auto" w:fill="auto"/>
          </w:tcPr>
          <w:p w14:paraId="477BB792" w14:textId="77777777" w:rsidR="007263EB" w:rsidRDefault="007263EB" w:rsidP="008A464E"/>
        </w:tc>
        <w:tc>
          <w:tcPr>
            <w:tcW w:w="1781" w:type="dxa"/>
            <w:shd w:val="clear" w:color="auto" w:fill="auto"/>
          </w:tcPr>
          <w:p w14:paraId="703E3AE5" w14:textId="77777777" w:rsidR="007263EB" w:rsidRDefault="007263EB" w:rsidP="008A464E"/>
        </w:tc>
        <w:tc>
          <w:tcPr>
            <w:tcW w:w="6615" w:type="dxa"/>
            <w:shd w:val="clear" w:color="auto" w:fill="auto"/>
          </w:tcPr>
          <w:p w14:paraId="1E6661BF" w14:textId="77777777" w:rsidR="007263EB" w:rsidRDefault="007263EB" w:rsidP="008A464E"/>
        </w:tc>
      </w:tr>
      <w:tr w:rsidR="007263EB" w14:paraId="34A41CCF" w14:textId="77777777" w:rsidTr="00364007">
        <w:trPr>
          <w:trHeight w:val="780"/>
        </w:trPr>
        <w:tc>
          <w:tcPr>
            <w:tcW w:w="2494" w:type="dxa"/>
            <w:shd w:val="clear" w:color="auto" w:fill="auto"/>
          </w:tcPr>
          <w:p w14:paraId="72EAEE73" w14:textId="77777777" w:rsidR="007263EB" w:rsidRDefault="007263EB" w:rsidP="008A464E"/>
        </w:tc>
        <w:tc>
          <w:tcPr>
            <w:tcW w:w="1781" w:type="dxa"/>
            <w:shd w:val="clear" w:color="auto" w:fill="auto"/>
          </w:tcPr>
          <w:p w14:paraId="39CA9A01" w14:textId="77777777" w:rsidR="007263EB" w:rsidRDefault="007263EB" w:rsidP="008A464E"/>
        </w:tc>
        <w:tc>
          <w:tcPr>
            <w:tcW w:w="6615" w:type="dxa"/>
            <w:shd w:val="clear" w:color="auto" w:fill="auto"/>
          </w:tcPr>
          <w:p w14:paraId="2C82E551" w14:textId="77777777" w:rsidR="007263EB" w:rsidRDefault="007263EB" w:rsidP="008A464E"/>
        </w:tc>
      </w:tr>
      <w:tr w:rsidR="007263EB" w14:paraId="6B176B3C" w14:textId="77777777" w:rsidTr="00364007">
        <w:trPr>
          <w:trHeight w:val="780"/>
        </w:trPr>
        <w:tc>
          <w:tcPr>
            <w:tcW w:w="2494" w:type="dxa"/>
            <w:shd w:val="clear" w:color="auto" w:fill="auto"/>
          </w:tcPr>
          <w:p w14:paraId="16F1F683" w14:textId="77777777" w:rsidR="007263EB" w:rsidRDefault="007263EB" w:rsidP="008A464E"/>
        </w:tc>
        <w:tc>
          <w:tcPr>
            <w:tcW w:w="1781" w:type="dxa"/>
            <w:shd w:val="clear" w:color="auto" w:fill="auto"/>
          </w:tcPr>
          <w:p w14:paraId="5B8AB3BD" w14:textId="77777777" w:rsidR="007263EB" w:rsidRDefault="007263EB" w:rsidP="008A464E"/>
        </w:tc>
        <w:tc>
          <w:tcPr>
            <w:tcW w:w="6615" w:type="dxa"/>
            <w:shd w:val="clear" w:color="auto" w:fill="auto"/>
          </w:tcPr>
          <w:p w14:paraId="731E43AE" w14:textId="77777777" w:rsidR="007263EB" w:rsidRDefault="007263EB" w:rsidP="008A464E"/>
        </w:tc>
      </w:tr>
      <w:tr w:rsidR="007263EB" w14:paraId="2A4E0077" w14:textId="77777777" w:rsidTr="00364007">
        <w:trPr>
          <w:trHeight w:val="780"/>
        </w:trPr>
        <w:tc>
          <w:tcPr>
            <w:tcW w:w="2494" w:type="dxa"/>
            <w:shd w:val="clear" w:color="auto" w:fill="auto"/>
          </w:tcPr>
          <w:p w14:paraId="7C79D4E7" w14:textId="77777777" w:rsidR="007263EB" w:rsidRDefault="007263EB" w:rsidP="008A464E"/>
        </w:tc>
        <w:tc>
          <w:tcPr>
            <w:tcW w:w="1781" w:type="dxa"/>
            <w:shd w:val="clear" w:color="auto" w:fill="auto"/>
          </w:tcPr>
          <w:p w14:paraId="68E9A8B6" w14:textId="77777777" w:rsidR="007263EB" w:rsidRDefault="007263EB" w:rsidP="008A464E"/>
        </w:tc>
        <w:tc>
          <w:tcPr>
            <w:tcW w:w="6615" w:type="dxa"/>
            <w:shd w:val="clear" w:color="auto" w:fill="auto"/>
          </w:tcPr>
          <w:p w14:paraId="66FA45A0" w14:textId="77777777" w:rsidR="007263EB" w:rsidRDefault="007263EB" w:rsidP="008A464E"/>
        </w:tc>
      </w:tr>
      <w:tr w:rsidR="007263EB" w14:paraId="44005DC6" w14:textId="77777777" w:rsidTr="00364007">
        <w:trPr>
          <w:trHeight w:val="780"/>
        </w:trPr>
        <w:tc>
          <w:tcPr>
            <w:tcW w:w="2494" w:type="dxa"/>
            <w:shd w:val="clear" w:color="auto" w:fill="auto"/>
          </w:tcPr>
          <w:p w14:paraId="0D7499F1" w14:textId="77777777" w:rsidR="007263EB" w:rsidRDefault="007263EB" w:rsidP="008A464E"/>
        </w:tc>
        <w:tc>
          <w:tcPr>
            <w:tcW w:w="1781" w:type="dxa"/>
            <w:shd w:val="clear" w:color="auto" w:fill="auto"/>
          </w:tcPr>
          <w:p w14:paraId="4D427BAE" w14:textId="77777777" w:rsidR="007263EB" w:rsidRDefault="007263EB" w:rsidP="008A464E"/>
        </w:tc>
        <w:tc>
          <w:tcPr>
            <w:tcW w:w="6615" w:type="dxa"/>
            <w:shd w:val="clear" w:color="auto" w:fill="auto"/>
          </w:tcPr>
          <w:p w14:paraId="0A8FA6D8" w14:textId="77777777" w:rsidR="007263EB" w:rsidRDefault="007263EB" w:rsidP="008A464E"/>
        </w:tc>
      </w:tr>
      <w:tr w:rsidR="007263EB" w14:paraId="32449B92" w14:textId="77777777" w:rsidTr="00364007">
        <w:trPr>
          <w:trHeight w:val="780"/>
        </w:trPr>
        <w:tc>
          <w:tcPr>
            <w:tcW w:w="2494" w:type="dxa"/>
            <w:shd w:val="clear" w:color="auto" w:fill="auto"/>
          </w:tcPr>
          <w:p w14:paraId="5D1A3C56" w14:textId="77777777" w:rsidR="007263EB" w:rsidRDefault="007263EB" w:rsidP="008A464E"/>
        </w:tc>
        <w:tc>
          <w:tcPr>
            <w:tcW w:w="1781" w:type="dxa"/>
            <w:shd w:val="clear" w:color="auto" w:fill="auto"/>
          </w:tcPr>
          <w:p w14:paraId="52898D0D" w14:textId="77777777" w:rsidR="007263EB" w:rsidRDefault="007263EB" w:rsidP="008A464E"/>
        </w:tc>
        <w:tc>
          <w:tcPr>
            <w:tcW w:w="6615" w:type="dxa"/>
            <w:shd w:val="clear" w:color="auto" w:fill="auto"/>
          </w:tcPr>
          <w:p w14:paraId="01F51573" w14:textId="77777777" w:rsidR="007263EB" w:rsidRDefault="007263EB" w:rsidP="008A464E"/>
        </w:tc>
      </w:tr>
      <w:tr w:rsidR="007263EB" w14:paraId="28483FEB" w14:textId="77777777" w:rsidTr="00364007">
        <w:trPr>
          <w:trHeight w:val="780"/>
        </w:trPr>
        <w:tc>
          <w:tcPr>
            <w:tcW w:w="2494" w:type="dxa"/>
            <w:shd w:val="clear" w:color="auto" w:fill="auto"/>
          </w:tcPr>
          <w:p w14:paraId="0D10EBC3" w14:textId="77777777" w:rsidR="007263EB" w:rsidRDefault="007263EB" w:rsidP="008A464E"/>
        </w:tc>
        <w:tc>
          <w:tcPr>
            <w:tcW w:w="1781" w:type="dxa"/>
            <w:shd w:val="clear" w:color="auto" w:fill="auto"/>
          </w:tcPr>
          <w:p w14:paraId="5D315967" w14:textId="77777777" w:rsidR="007263EB" w:rsidRDefault="007263EB" w:rsidP="008A464E"/>
        </w:tc>
        <w:tc>
          <w:tcPr>
            <w:tcW w:w="6615" w:type="dxa"/>
            <w:shd w:val="clear" w:color="auto" w:fill="auto"/>
          </w:tcPr>
          <w:p w14:paraId="493F9BC9" w14:textId="77777777" w:rsidR="007263EB" w:rsidRDefault="007263EB" w:rsidP="008A464E"/>
        </w:tc>
      </w:tr>
    </w:tbl>
    <w:p w14:paraId="76C8E24D" w14:textId="77777777" w:rsidR="007263EB" w:rsidRPr="007263EB" w:rsidRDefault="007263EB" w:rsidP="007263EB"/>
    <w:sectPr w:rsidR="007263EB" w:rsidRPr="007263EB"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5D2BA" w14:textId="77777777" w:rsidR="0005577D" w:rsidRDefault="0005577D">
      <w:r>
        <w:separator/>
      </w:r>
    </w:p>
  </w:endnote>
  <w:endnote w:type="continuationSeparator" w:id="0">
    <w:p w14:paraId="10EB2EC3" w14:textId="77777777" w:rsidR="0005577D" w:rsidRDefault="0005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16350D03" w14:textId="77777777" w:rsidTr="00157884">
      <w:tc>
        <w:tcPr>
          <w:tcW w:w="4968" w:type="dxa"/>
          <w:shd w:val="clear" w:color="auto" w:fill="F2F2F2"/>
        </w:tcPr>
        <w:p w14:paraId="1C4AD48B"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7DC8AA2A" w14:textId="77777777" w:rsidR="00E03370" w:rsidRDefault="003B7DE8" w:rsidP="00E03370">
          <w:pPr>
            <w:pStyle w:val="Footer"/>
          </w:pPr>
          <w:r>
            <w:t>FSS</w:t>
          </w:r>
          <w:r w:rsidR="00E03370" w:rsidRPr="003B0686">
            <w:t xml:space="preserve"> – Activity </w:t>
          </w:r>
          <w:r w:rsidR="004563B4">
            <w:t>4.3.1</w:t>
          </w:r>
          <w:r w:rsidR="00B719F9">
            <w:t xml:space="preserve"> Regulating Food Products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6A04EA">
            <w:rPr>
              <w:rStyle w:val="PageNumber"/>
              <w:rFonts w:cs="Arial"/>
              <w:noProof/>
              <w:szCs w:val="20"/>
            </w:rPr>
            <w:t>4</w:t>
          </w:r>
          <w:r w:rsidR="00E03370" w:rsidRPr="007F0280">
            <w:rPr>
              <w:rStyle w:val="PageNumber"/>
              <w:rFonts w:cs="Arial"/>
              <w:szCs w:val="20"/>
            </w:rPr>
            <w:fldChar w:fldCharType="end"/>
          </w:r>
        </w:p>
      </w:tc>
    </w:tr>
  </w:tbl>
  <w:p w14:paraId="0C40FA65"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652B4492" w14:textId="77777777" w:rsidTr="00FD43FB">
      <w:tc>
        <w:tcPr>
          <w:tcW w:w="4968" w:type="dxa"/>
          <w:shd w:val="clear" w:color="auto" w:fill="F2F2F2"/>
        </w:tcPr>
        <w:p w14:paraId="52CB592D"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5E28FAD2" w14:textId="77777777" w:rsidR="003B0686" w:rsidRDefault="00627274" w:rsidP="00AA52A7">
          <w:pPr>
            <w:pStyle w:val="Footer"/>
          </w:pPr>
          <w:r>
            <w:t>FSS</w:t>
          </w:r>
          <w:r w:rsidR="003B0686" w:rsidRPr="003B0686">
            <w:t xml:space="preserve"> – Activity </w:t>
          </w:r>
          <w:r w:rsidR="00B719F9">
            <w:t>4.3.1 Regulating Food Products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6A04EA">
            <w:rPr>
              <w:rStyle w:val="PageNumber"/>
              <w:rFonts w:cs="Arial"/>
              <w:noProof/>
              <w:szCs w:val="20"/>
            </w:rPr>
            <w:t>3</w:t>
          </w:r>
          <w:r w:rsidR="003B0686" w:rsidRPr="00E03370">
            <w:rPr>
              <w:rStyle w:val="PageNumber"/>
              <w:rFonts w:cs="Arial"/>
              <w:szCs w:val="20"/>
            </w:rPr>
            <w:fldChar w:fldCharType="end"/>
          </w:r>
        </w:p>
      </w:tc>
    </w:tr>
  </w:tbl>
  <w:p w14:paraId="47F27FA9"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6E477" w14:textId="77777777" w:rsidR="0005577D" w:rsidRDefault="0005577D">
      <w:r>
        <w:separator/>
      </w:r>
    </w:p>
  </w:footnote>
  <w:footnote w:type="continuationSeparator" w:id="0">
    <w:p w14:paraId="07E69DB0" w14:textId="77777777" w:rsidR="0005577D" w:rsidRDefault="00055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AEF11"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93794"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1.55pt;height:11.55pt" o:bullet="t">
        <v:imagedata r:id="rId1" o:title="mso1DB"/>
      </v:shape>
    </w:pict>
  </w:numPicBullet>
  <w:numPicBullet w:numPicBulletId="1">
    <w:pict>
      <v:shape id="_x0000_i1150"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19F9"/>
    <w:rsid w:val="00004D44"/>
    <w:rsid w:val="00023EF4"/>
    <w:rsid w:val="0005577D"/>
    <w:rsid w:val="0006381D"/>
    <w:rsid w:val="000643C4"/>
    <w:rsid w:val="00066FE3"/>
    <w:rsid w:val="00095B65"/>
    <w:rsid w:val="000C04E3"/>
    <w:rsid w:val="000E30CE"/>
    <w:rsid w:val="00120DA8"/>
    <w:rsid w:val="00125FE3"/>
    <w:rsid w:val="00140531"/>
    <w:rsid w:val="00141954"/>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3ED0"/>
    <w:rsid w:val="003340F2"/>
    <w:rsid w:val="0034081A"/>
    <w:rsid w:val="00352B6E"/>
    <w:rsid w:val="003574C4"/>
    <w:rsid w:val="00361ECB"/>
    <w:rsid w:val="00364007"/>
    <w:rsid w:val="00395386"/>
    <w:rsid w:val="003A2FD6"/>
    <w:rsid w:val="003B0686"/>
    <w:rsid w:val="003B7DE8"/>
    <w:rsid w:val="003E2BBD"/>
    <w:rsid w:val="00403D91"/>
    <w:rsid w:val="0041298F"/>
    <w:rsid w:val="0041647F"/>
    <w:rsid w:val="0042007E"/>
    <w:rsid w:val="004434D0"/>
    <w:rsid w:val="004563B4"/>
    <w:rsid w:val="0048295B"/>
    <w:rsid w:val="004A44E1"/>
    <w:rsid w:val="004B1465"/>
    <w:rsid w:val="004B1A28"/>
    <w:rsid w:val="004B52D2"/>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04EA"/>
    <w:rsid w:val="006A4101"/>
    <w:rsid w:val="006A4781"/>
    <w:rsid w:val="006C4146"/>
    <w:rsid w:val="006D10CA"/>
    <w:rsid w:val="006F38A4"/>
    <w:rsid w:val="00703684"/>
    <w:rsid w:val="00715734"/>
    <w:rsid w:val="007263EB"/>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73CEF"/>
    <w:rsid w:val="00A82C3B"/>
    <w:rsid w:val="00A856C3"/>
    <w:rsid w:val="00AA52A7"/>
    <w:rsid w:val="00AC1398"/>
    <w:rsid w:val="00AC6CF6"/>
    <w:rsid w:val="00AE0075"/>
    <w:rsid w:val="00AF47E6"/>
    <w:rsid w:val="00B032F1"/>
    <w:rsid w:val="00B05D83"/>
    <w:rsid w:val="00B43C31"/>
    <w:rsid w:val="00B45B73"/>
    <w:rsid w:val="00B541ED"/>
    <w:rsid w:val="00B719F9"/>
    <w:rsid w:val="00B836E8"/>
    <w:rsid w:val="00B94588"/>
    <w:rsid w:val="00BB056A"/>
    <w:rsid w:val="00BB37BC"/>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57064"/>
    <w:rsid w:val="00E65C9D"/>
    <w:rsid w:val="00E70B1A"/>
    <w:rsid w:val="00E71418"/>
    <w:rsid w:val="00E821B9"/>
    <w:rsid w:val="00E83AB6"/>
    <w:rsid w:val="00EE5805"/>
    <w:rsid w:val="00EE72C6"/>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9CE0C"/>
  <w15:chartTrackingRefBased/>
  <w15:docId w15:val="{EC3EC670-7B79-4012-A96C-0AE5C1CE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56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TotalTime>
  <Pages>4</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Activity 4.3.1 Regulating Food Products</vt:lpstr>
    </vt:vector>
  </TitlesOfParts>
  <Manager>Dan Jansen</Manager>
  <Company>Curriculum for Agricultural Science Education</Company>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4.3.1 Regulating Food Products</dc:title>
  <dc:subject>FSS - Unit 4 - Lesson 4.3 Processing for Quality and Safety</dc:subject>
  <dc:creator>Leslie Fairchild</dc:creator>
  <cp:keywords/>
  <dc:description/>
  <cp:lastModifiedBy>Marlene Jansen</cp:lastModifiedBy>
  <cp:revision>3</cp:revision>
  <cp:lastPrinted>2014-03-03T20:17:00Z</cp:lastPrinted>
  <dcterms:created xsi:type="dcterms:W3CDTF">2015-06-20T19:33:00Z</dcterms:created>
  <dcterms:modified xsi:type="dcterms:W3CDTF">2015-09-03T18:30:00Z</dcterms:modified>
</cp:coreProperties>
</file>